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8C890" w14:textId="34201330" w:rsidR="00272194" w:rsidRPr="00272194" w:rsidRDefault="00272194" w:rsidP="0027219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27219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EB31866" w14:textId="77777777" w:rsidR="00272194" w:rsidRPr="00272194" w:rsidRDefault="00272194" w:rsidP="0027219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219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BBE3F6" w14:textId="77777777" w:rsidR="00272194" w:rsidRPr="00272194" w:rsidRDefault="00272194" w:rsidP="0027219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219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E252538" w14:textId="77777777" w:rsidR="00272194" w:rsidRPr="00272194" w:rsidRDefault="00272194" w:rsidP="00272194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272194">
        <w:rPr>
          <w:rFonts w:ascii="Corbel" w:hAnsi="Corbel"/>
          <w:i/>
          <w:sz w:val="20"/>
          <w:szCs w:val="20"/>
          <w:lang w:eastAsia="ar-SA"/>
        </w:rPr>
        <w:t>(skrajne daty</w:t>
      </w:r>
      <w:r w:rsidRPr="00272194">
        <w:rPr>
          <w:rFonts w:ascii="Corbel" w:hAnsi="Corbel"/>
          <w:sz w:val="20"/>
          <w:szCs w:val="20"/>
          <w:lang w:eastAsia="ar-SA"/>
        </w:rPr>
        <w:t>)</w:t>
      </w:r>
    </w:p>
    <w:p w14:paraId="2EE9F24E" w14:textId="77777777" w:rsidR="00272194" w:rsidRPr="00272194" w:rsidRDefault="00272194" w:rsidP="0027219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7219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30CD4B4D" w14:textId="77777777" w:rsidR="00272194" w:rsidRDefault="00272194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792D4F8" w14:textId="600166B0" w:rsidR="0085747A" w:rsidRPr="003F61B2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3F61B2">
        <w:rPr>
          <w:rFonts w:ascii="Corbel" w:hAnsi="Corbel"/>
          <w:sz w:val="22"/>
        </w:rPr>
        <w:t xml:space="preserve">1. </w:t>
      </w:r>
      <w:r w:rsidR="0085747A" w:rsidRPr="003F61B2">
        <w:rPr>
          <w:rFonts w:ascii="Corbel" w:hAnsi="Corbel"/>
          <w:sz w:val="22"/>
        </w:rPr>
        <w:t xml:space="preserve">Podstawowe </w:t>
      </w:r>
      <w:r w:rsidR="00445970" w:rsidRPr="003F61B2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F61B2" w14:paraId="7B6B3F27" w14:textId="77777777" w:rsidTr="4627D9A6">
        <w:tc>
          <w:tcPr>
            <w:tcW w:w="2694" w:type="dxa"/>
            <w:vAlign w:val="center"/>
          </w:tcPr>
          <w:p w14:paraId="07010FBB" w14:textId="77777777" w:rsidR="0085747A" w:rsidRPr="003F61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Prawo wyborcze i referendalne</w:t>
            </w:r>
          </w:p>
        </w:tc>
      </w:tr>
      <w:tr w:rsidR="0085747A" w:rsidRPr="003F61B2" w14:paraId="1820FF8A" w14:textId="77777777" w:rsidTr="4627D9A6">
        <w:tc>
          <w:tcPr>
            <w:tcW w:w="2694" w:type="dxa"/>
            <w:vAlign w:val="center"/>
          </w:tcPr>
          <w:p w14:paraId="5C62B05B" w14:textId="77777777" w:rsidR="0085747A" w:rsidRPr="003F61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3F61B2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3B9EEE0F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A2S049</w:t>
            </w:r>
          </w:p>
        </w:tc>
      </w:tr>
      <w:tr w:rsidR="0085747A" w:rsidRPr="003F61B2" w14:paraId="4D36C4B5" w14:textId="77777777" w:rsidTr="4627D9A6">
        <w:tc>
          <w:tcPr>
            <w:tcW w:w="2694" w:type="dxa"/>
            <w:vAlign w:val="center"/>
          </w:tcPr>
          <w:p w14:paraId="44F80EA6" w14:textId="77777777" w:rsidR="0085747A" w:rsidRPr="003F61B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3F61B2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BD8ABB4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3F61B2" w14:paraId="6C3038C7" w14:textId="77777777" w:rsidTr="4627D9A6">
        <w:tc>
          <w:tcPr>
            <w:tcW w:w="2694" w:type="dxa"/>
            <w:vAlign w:val="center"/>
          </w:tcPr>
          <w:p w14:paraId="49252DE4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="0085747A" w:rsidRPr="003F61B2" w14:paraId="192BD65A" w14:textId="77777777" w:rsidTr="4627D9A6">
        <w:tc>
          <w:tcPr>
            <w:tcW w:w="2694" w:type="dxa"/>
            <w:vAlign w:val="center"/>
          </w:tcPr>
          <w:p w14:paraId="10FF2062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A29B65C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85747A" w:rsidRPr="003F61B2" w14:paraId="70304835" w14:textId="77777777" w:rsidTr="4627D9A6">
        <w:tc>
          <w:tcPr>
            <w:tcW w:w="2694" w:type="dxa"/>
            <w:vAlign w:val="center"/>
          </w:tcPr>
          <w:p w14:paraId="41CAFCB5" w14:textId="77777777" w:rsidR="0085747A" w:rsidRPr="003F61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97441D7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stopnia</w:t>
            </w:r>
          </w:p>
        </w:tc>
      </w:tr>
      <w:tr w:rsidR="0085747A" w:rsidRPr="003F61B2" w14:paraId="388F3755" w14:textId="77777777" w:rsidTr="4627D9A6">
        <w:tc>
          <w:tcPr>
            <w:tcW w:w="2694" w:type="dxa"/>
            <w:vAlign w:val="center"/>
          </w:tcPr>
          <w:p w14:paraId="074F09CD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3F61B2" w14:paraId="09205566" w14:textId="77777777" w:rsidTr="4627D9A6">
        <w:tc>
          <w:tcPr>
            <w:tcW w:w="2694" w:type="dxa"/>
            <w:vAlign w:val="center"/>
          </w:tcPr>
          <w:p w14:paraId="694A7C70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4BA6876" w:rsidR="0085747A" w:rsidRPr="003F61B2" w:rsidRDefault="008F0A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</w:t>
            </w:r>
            <w:r w:rsidR="00531A4B" w:rsidRPr="003F61B2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="0085747A" w:rsidRPr="003F61B2" w14:paraId="0C05C2EC" w14:textId="77777777" w:rsidTr="4627D9A6">
        <w:tc>
          <w:tcPr>
            <w:tcW w:w="2694" w:type="dxa"/>
            <w:vAlign w:val="center"/>
          </w:tcPr>
          <w:p w14:paraId="3878DA9C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3F61B2">
              <w:rPr>
                <w:rFonts w:ascii="Corbel" w:hAnsi="Corbel"/>
                <w:sz w:val="22"/>
                <w:szCs w:val="22"/>
              </w:rPr>
              <w:t>/y</w:t>
            </w:r>
            <w:r w:rsidRPr="003F61B2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752DCB8" w:rsidR="0085747A" w:rsidRPr="003F61B2" w:rsidRDefault="003F6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II semestr 4</w:t>
            </w:r>
          </w:p>
        </w:tc>
      </w:tr>
      <w:tr w:rsidR="0085747A" w:rsidRPr="003F61B2" w14:paraId="7ACCBA8E" w14:textId="77777777" w:rsidTr="4627D9A6">
        <w:tc>
          <w:tcPr>
            <w:tcW w:w="2694" w:type="dxa"/>
            <w:vAlign w:val="center"/>
          </w:tcPr>
          <w:p w14:paraId="54139759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7C118F7" w:rsidR="0085747A" w:rsidRPr="003F61B2" w:rsidRDefault="5ACC8D9B" w:rsidP="4627D9A6">
            <w:pPr>
              <w:pStyle w:val="Odpowiedzi"/>
              <w:spacing w:beforeAutospacing="1" w:afterAutospacing="1"/>
            </w:pPr>
            <w:r w:rsidRPr="4627D9A6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specjalnościowy</w:t>
            </w:r>
          </w:p>
        </w:tc>
      </w:tr>
      <w:tr w:rsidR="00923D7D" w:rsidRPr="003F61B2" w14:paraId="331F9495" w14:textId="77777777" w:rsidTr="4627D9A6">
        <w:tc>
          <w:tcPr>
            <w:tcW w:w="2694" w:type="dxa"/>
            <w:vAlign w:val="center"/>
          </w:tcPr>
          <w:p w14:paraId="1B1DE481" w14:textId="77777777" w:rsidR="00923D7D" w:rsidRPr="003F61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3F61B2" w14:paraId="339BFB5F" w14:textId="77777777" w:rsidTr="4627D9A6">
        <w:tc>
          <w:tcPr>
            <w:tcW w:w="2694" w:type="dxa"/>
            <w:vAlign w:val="center"/>
          </w:tcPr>
          <w:p w14:paraId="5D93ED52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DB85E08" w:rsidR="0085747A" w:rsidRPr="003F61B2" w:rsidRDefault="00531A4B" w:rsidP="4627D9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4627D9A6">
              <w:rPr>
                <w:rFonts w:ascii="Corbel" w:hAnsi="Corbel"/>
                <w:b w:val="0"/>
                <w:sz w:val="22"/>
              </w:rPr>
              <w:t>Dr hab. Radosław Grabowski</w:t>
            </w:r>
            <w:r w:rsidR="0C0049EC" w:rsidRPr="4627D9A6">
              <w:rPr>
                <w:rFonts w:ascii="Corbel" w:hAnsi="Corbel"/>
                <w:b w:val="0"/>
                <w:sz w:val="22"/>
              </w:rPr>
              <w:t>, prof.</w:t>
            </w:r>
            <w:r w:rsidR="00272194">
              <w:rPr>
                <w:rFonts w:ascii="Corbel" w:hAnsi="Corbel"/>
                <w:b w:val="0"/>
                <w:sz w:val="22"/>
              </w:rPr>
              <w:t xml:space="preserve"> </w:t>
            </w:r>
            <w:r w:rsidR="0C0049EC" w:rsidRPr="4627D9A6">
              <w:rPr>
                <w:rFonts w:ascii="Corbel" w:hAnsi="Corbel"/>
                <w:b w:val="0"/>
                <w:sz w:val="22"/>
              </w:rPr>
              <w:t xml:space="preserve">UR </w:t>
            </w:r>
          </w:p>
        </w:tc>
      </w:tr>
      <w:tr w:rsidR="0085747A" w:rsidRPr="003F61B2" w14:paraId="0AD0E368" w14:textId="77777777" w:rsidTr="4627D9A6">
        <w:tc>
          <w:tcPr>
            <w:tcW w:w="2694" w:type="dxa"/>
            <w:vAlign w:val="center"/>
          </w:tcPr>
          <w:p w14:paraId="020748E0" w14:textId="77777777" w:rsidR="0085747A" w:rsidRPr="003F61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F61B2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1708A75" w:rsidR="0085747A" w:rsidRPr="003F61B2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>Dr Justyna Ciechanowska</w:t>
            </w:r>
          </w:p>
        </w:tc>
      </w:tr>
    </w:tbl>
    <w:p w14:paraId="0AB0B6F8" w14:textId="77777777" w:rsidR="0085747A" w:rsidRPr="003F61B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* </w:t>
      </w:r>
      <w:r w:rsidRPr="003F61B2">
        <w:rPr>
          <w:rFonts w:ascii="Corbel" w:hAnsi="Corbel"/>
          <w:i/>
          <w:szCs w:val="22"/>
        </w:rPr>
        <w:t>-</w:t>
      </w:r>
      <w:r w:rsidR="00B90885" w:rsidRPr="003F61B2">
        <w:rPr>
          <w:rFonts w:ascii="Corbel" w:hAnsi="Corbel"/>
          <w:b w:val="0"/>
          <w:i/>
          <w:szCs w:val="22"/>
        </w:rPr>
        <w:t>opcjonalni</w:t>
      </w:r>
      <w:r w:rsidR="00B90885" w:rsidRPr="003F61B2">
        <w:rPr>
          <w:rFonts w:ascii="Corbel" w:hAnsi="Corbel"/>
          <w:b w:val="0"/>
          <w:szCs w:val="22"/>
        </w:rPr>
        <w:t>e,</w:t>
      </w:r>
      <w:r w:rsidRPr="003F61B2">
        <w:rPr>
          <w:rFonts w:ascii="Corbel" w:hAnsi="Corbel"/>
          <w:i/>
          <w:szCs w:val="22"/>
        </w:rPr>
        <w:t xml:space="preserve"> </w:t>
      </w:r>
      <w:r w:rsidRPr="003F61B2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3F61B2">
        <w:rPr>
          <w:rFonts w:ascii="Corbel" w:hAnsi="Corbel"/>
          <w:b w:val="0"/>
          <w:i/>
          <w:szCs w:val="22"/>
        </w:rPr>
        <w:t>w Jednostce</w:t>
      </w:r>
    </w:p>
    <w:p w14:paraId="09AEF041" w14:textId="77777777" w:rsidR="0085747A" w:rsidRPr="003F61B2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>1.</w:t>
      </w:r>
      <w:r w:rsidR="00E22FBC" w:rsidRPr="003F61B2">
        <w:rPr>
          <w:rFonts w:ascii="Corbel" w:hAnsi="Corbel"/>
          <w:szCs w:val="22"/>
        </w:rPr>
        <w:t>1</w:t>
      </w:r>
      <w:r w:rsidRPr="003F61B2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3F61B2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962"/>
        <w:gridCol w:w="960"/>
        <w:gridCol w:w="962"/>
        <w:gridCol w:w="961"/>
        <w:gridCol w:w="961"/>
        <w:gridCol w:w="960"/>
        <w:gridCol w:w="962"/>
        <w:gridCol w:w="962"/>
        <w:gridCol w:w="962"/>
      </w:tblGrid>
      <w:tr w:rsidR="00015B8F" w:rsidRPr="003F61B2" w14:paraId="30AA7A12" w14:textId="77777777" w:rsidTr="4627D9A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3F61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(</w:t>
            </w:r>
            <w:r w:rsidR="00363F78" w:rsidRPr="003F61B2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F61B2" w:rsidRDefault="00015B8F" w:rsidP="4627D9A6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627D9A6">
              <w:rPr>
                <w:rFonts w:ascii="Corbel" w:hAnsi="Corbel"/>
                <w:sz w:val="22"/>
              </w:rPr>
              <w:t>Wykł</w:t>
            </w:r>
            <w:proofErr w:type="spellEnd"/>
            <w:r w:rsidRPr="4627D9A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F61B2" w:rsidRDefault="00015B8F" w:rsidP="4627D9A6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627D9A6">
              <w:rPr>
                <w:rFonts w:ascii="Corbel" w:hAnsi="Corbel"/>
                <w:sz w:val="22"/>
              </w:rPr>
              <w:t>Konw</w:t>
            </w:r>
            <w:proofErr w:type="spellEnd"/>
            <w:r w:rsidRPr="4627D9A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F61B2" w:rsidRDefault="00015B8F" w:rsidP="4627D9A6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627D9A6">
              <w:rPr>
                <w:rFonts w:ascii="Corbel" w:hAnsi="Corbel"/>
                <w:sz w:val="22"/>
              </w:rPr>
              <w:t>Sem</w:t>
            </w:r>
            <w:proofErr w:type="spellEnd"/>
            <w:r w:rsidRPr="4627D9A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F61B2" w:rsidRDefault="00015B8F" w:rsidP="4627D9A6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4627D9A6">
              <w:rPr>
                <w:rFonts w:ascii="Corbel" w:hAnsi="Corbel"/>
                <w:sz w:val="22"/>
              </w:rPr>
              <w:t>Prakt</w:t>
            </w:r>
            <w:proofErr w:type="spellEnd"/>
            <w:r w:rsidRPr="4627D9A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F61B2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F61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3F61B2">
              <w:rPr>
                <w:rFonts w:ascii="Corbel" w:hAnsi="Corbel"/>
                <w:b/>
                <w:sz w:val="22"/>
              </w:rPr>
              <w:t>Liczba pkt</w:t>
            </w:r>
            <w:r w:rsidR="00B90885" w:rsidRPr="003F61B2">
              <w:rPr>
                <w:rFonts w:ascii="Corbel" w:hAnsi="Corbel"/>
                <w:b/>
                <w:sz w:val="22"/>
              </w:rPr>
              <w:t>.</w:t>
            </w:r>
            <w:r w:rsidRPr="003F61B2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3F61B2" w14:paraId="6306D567" w14:textId="77777777" w:rsidTr="4627D9A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DCD6246" w:rsidR="00015B8F" w:rsidRPr="003F61B2" w:rsidRDefault="13E810CD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627D9A6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FC93FFD" w:rsidR="00015B8F" w:rsidRPr="003F61B2" w:rsidRDefault="13E810CD" w:rsidP="4627D9A6">
            <w:pPr>
              <w:pStyle w:val="centralniewrubryce"/>
              <w:spacing w:before="0" w:after="0"/>
            </w:pPr>
            <w:r w:rsidRPr="4627D9A6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DFABB03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F61B2" w:rsidRDefault="00015B8F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E2EC4A" w:rsidR="00015B8F" w:rsidRPr="003F61B2" w:rsidRDefault="003F61B2" w:rsidP="4627D9A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4627D9A6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5A361196" w14:textId="77777777" w:rsidR="00923D7D" w:rsidRPr="003F61B2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Pr="003F61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>1.</w:t>
      </w:r>
      <w:r w:rsidR="00E22FBC" w:rsidRPr="003F61B2">
        <w:rPr>
          <w:rFonts w:ascii="Corbel" w:hAnsi="Corbel"/>
          <w:smallCaps w:val="0"/>
          <w:sz w:val="22"/>
        </w:rPr>
        <w:t>2</w:t>
      </w:r>
      <w:r w:rsidR="00F83B28" w:rsidRPr="003F61B2">
        <w:rPr>
          <w:rFonts w:ascii="Corbel" w:hAnsi="Corbel"/>
          <w:smallCaps w:val="0"/>
          <w:sz w:val="22"/>
        </w:rPr>
        <w:t>.</w:t>
      </w:r>
      <w:r w:rsidR="00F83B28" w:rsidRPr="003F61B2">
        <w:rPr>
          <w:rFonts w:ascii="Corbel" w:hAnsi="Corbel"/>
          <w:smallCaps w:val="0"/>
          <w:sz w:val="22"/>
        </w:rPr>
        <w:tab/>
      </w:r>
      <w:r w:rsidRPr="003F61B2">
        <w:rPr>
          <w:rFonts w:ascii="Corbel" w:hAnsi="Corbel"/>
          <w:smallCaps w:val="0"/>
          <w:sz w:val="22"/>
        </w:rPr>
        <w:t xml:space="preserve">Sposób realizacji zajęć  </w:t>
      </w:r>
    </w:p>
    <w:p w14:paraId="5F436D61" w14:textId="1C1FA44E" w:rsidR="0085747A" w:rsidRPr="003F61B2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eastAsia="MS Gothic" w:hAnsi="Corbel" w:cs="Segoe UI Symbol"/>
          <w:b w:val="0"/>
          <w:sz w:val="22"/>
        </w:rPr>
        <w:t xml:space="preserve">X 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3F61B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F61B2">
        <w:rPr>
          <w:rFonts w:ascii="Segoe UI Symbol" w:eastAsia="MS Gothic" w:hAnsi="Segoe UI Symbol" w:cs="Segoe UI Symbol"/>
          <w:b w:val="0"/>
          <w:sz w:val="22"/>
        </w:rPr>
        <w:t>☐</w:t>
      </w:r>
      <w:r w:rsidRPr="003F61B2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913F0E0" w:rsidR="00E22FBC" w:rsidRPr="003F61B2" w:rsidRDefault="00E22FBC" w:rsidP="4627D9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4627D9A6">
        <w:rPr>
          <w:rFonts w:ascii="Corbel" w:hAnsi="Corbel"/>
          <w:smallCaps w:val="0"/>
          <w:sz w:val="22"/>
        </w:rPr>
        <w:t xml:space="preserve">1.3 </w:t>
      </w:r>
      <w:r>
        <w:tab/>
      </w:r>
      <w:r w:rsidRPr="4627D9A6">
        <w:rPr>
          <w:rFonts w:ascii="Corbel" w:hAnsi="Corbel"/>
          <w:smallCaps w:val="0"/>
          <w:sz w:val="22"/>
        </w:rPr>
        <w:t>For</w:t>
      </w:r>
      <w:r w:rsidR="00445970" w:rsidRPr="4627D9A6">
        <w:rPr>
          <w:rFonts w:ascii="Corbel" w:hAnsi="Corbel"/>
          <w:smallCaps w:val="0"/>
          <w:sz w:val="22"/>
        </w:rPr>
        <w:t xml:space="preserve">ma zaliczenia przedmiotu </w:t>
      </w:r>
      <w:r w:rsidRPr="4627D9A6">
        <w:rPr>
          <w:rFonts w:ascii="Corbel" w:hAnsi="Corbel"/>
          <w:smallCaps w:val="0"/>
          <w:sz w:val="22"/>
        </w:rPr>
        <w:t xml:space="preserve">(z toku) </w:t>
      </w:r>
      <w:r w:rsidRPr="4627D9A6">
        <w:rPr>
          <w:rFonts w:ascii="Corbel" w:hAnsi="Corbel"/>
          <w:b w:val="0"/>
          <w:smallCaps w:val="0"/>
          <w:sz w:val="22"/>
        </w:rPr>
        <w:t>(</w:t>
      </w:r>
      <w:r w:rsidRPr="4627D9A6">
        <w:rPr>
          <w:rFonts w:ascii="Corbel" w:hAnsi="Corbel"/>
          <w:bCs/>
          <w:smallCaps w:val="0"/>
          <w:sz w:val="22"/>
          <w:u w:val="single"/>
        </w:rPr>
        <w:t>egzamin</w:t>
      </w:r>
      <w:r w:rsidRPr="4627D9A6">
        <w:rPr>
          <w:rFonts w:ascii="Corbel" w:hAnsi="Corbel"/>
          <w:b w:val="0"/>
          <w:smallCaps w:val="0"/>
          <w:sz w:val="22"/>
        </w:rPr>
        <w:t>, zaliczenie z oceną, zaliczenie bez oceny)</w:t>
      </w:r>
    </w:p>
    <w:p w14:paraId="1041826E" w14:textId="77777777" w:rsidR="009C54AE" w:rsidRPr="003F61B2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77777777" w:rsidR="00E960BB" w:rsidRPr="003F61B2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4627D9A6">
        <w:rPr>
          <w:rFonts w:ascii="Corbel" w:hAnsi="Corbel"/>
          <w:sz w:val="22"/>
        </w:rPr>
        <w:t xml:space="preserve">2.Wymagania wstępne </w:t>
      </w:r>
    </w:p>
    <w:p w14:paraId="419631C3" w14:textId="120BB9BD" w:rsidR="4627D9A6" w:rsidRDefault="4627D9A6" w:rsidP="4627D9A6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170821A1" w14:textId="77777777" w:rsidTr="4627D9A6">
        <w:tc>
          <w:tcPr>
            <w:tcW w:w="9670" w:type="dxa"/>
          </w:tcPr>
          <w:p w14:paraId="1BB8AE6C" w14:textId="71C17A7B" w:rsidR="0085747A" w:rsidRPr="003F61B2" w:rsidRDefault="00531A4B" w:rsidP="4627D9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4627D9A6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Podstawowa wiedza o państwie, z zakresu partii politycznych, a także z zakresu prawa konstytucyjnego</w:t>
            </w:r>
          </w:p>
        </w:tc>
      </w:tr>
    </w:tbl>
    <w:p w14:paraId="2DFEE067" w14:textId="77777777" w:rsidR="00153C41" w:rsidRPr="003F61B2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3DC05F52" w14:textId="45FF5D2F" w:rsidR="4627D9A6" w:rsidRDefault="4627D9A6">
      <w:r>
        <w:br w:type="page"/>
      </w:r>
    </w:p>
    <w:p w14:paraId="25F38AC3" w14:textId="36CFDC0F" w:rsidR="0085747A" w:rsidRPr="003F61B2" w:rsidRDefault="0071620A" w:rsidP="4627D9A6">
      <w:pPr>
        <w:pStyle w:val="Punktygwne"/>
        <w:spacing w:before="0" w:after="0"/>
        <w:rPr>
          <w:rFonts w:ascii="Corbel" w:hAnsi="Corbel"/>
          <w:sz w:val="22"/>
        </w:rPr>
      </w:pPr>
      <w:r w:rsidRPr="4627D9A6">
        <w:rPr>
          <w:rFonts w:ascii="Corbel" w:hAnsi="Corbel"/>
          <w:sz w:val="22"/>
        </w:rPr>
        <w:lastRenderedPageBreak/>
        <w:t>3.</w:t>
      </w:r>
      <w:r w:rsidR="0085747A" w:rsidRPr="4627D9A6">
        <w:rPr>
          <w:rFonts w:ascii="Corbel" w:hAnsi="Corbel"/>
          <w:sz w:val="22"/>
        </w:rPr>
        <w:t xml:space="preserve"> </w:t>
      </w:r>
      <w:r w:rsidR="00A84C85" w:rsidRPr="4627D9A6">
        <w:rPr>
          <w:rFonts w:ascii="Corbel" w:hAnsi="Corbel"/>
          <w:sz w:val="22"/>
        </w:rPr>
        <w:t>cele, efekty uczenia się</w:t>
      </w:r>
      <w:r w:rsidR="0085747A" w:rsidRPr="4627D9A6">
        <w:rPr>
          <w:rFonts w:ascii="Corbel" w:hAnsi="Corbel"/>
          <w:sz w:val="22"/>
        </w:rPr>
        <w:t>, treści Programowe i stosowane metody Dydaktyczne</w:t>
      </w:r>
    </w:p>
    <w:p w14:paraId="0B1F2F4A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3F61B2" w:rsidRDefault="0071620A" w:rsidP="009C54AE">
      <w:pPr>
        <w:pStyle w:val="Podpunkty"/>
        <w:rPr>
          <w:rFonts w:ascii="Corbel" w:hAnsi="Corbel"/>
          <w:szCs w:val="22"/>
        </w:rPr>
      </w:pPr>
      <w:r w:rsidRPr="003F61B2">
        <w:rPr>
          <w:rFonts w:ascii="Corbel" w:hAnsi="Corbel"/>
          <w:szCs w:val="22"/>
        </w:rPr>
        <w:t xml:space="preserve">3.1 </w:t>
      </w:r>
      <w:r w:rsidR="00C05F44" w:rsidRPr="003F61B2">
        <w:rPr>
          <w:rFonts w:ascii="Corbel" w:hAnsi="Corbel"/>
          <w:szCs w:val="22"/>
        </w:rPr>
        <w:t>Cele przedmiotu</w:t>
      </w:r>
    </w:p>
    <w:p w14:paraId="4B3D975D" w14:textId="77777777" w:rsidR="00F83B28" w:rsidRPr="003F61B2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31A4B" w:rsidRPr="003F61B2" w14:paraId="3370B0D4" w14:textId="77777777" w:rsidTr="00531A4B">
        <w:tc>
          <w:tcPr>
            <w:tcW w:w="845" w:type="dxa"/>
            <w:vAlign w:val="center"/>
          </w:tcPr>
          <w:p w14:paraId="14E4A467" w14:textId="2370FE03" w:rsidR="00531A4B" w:rsidRPr="003F61B2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40CD6F90" w:rsidR="00531A4B" w:rsidRPr="003F61B2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F61B2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4D8CF7BF" w:rsidR="001D7B54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3F61B2">
        <w:rPr>
          <w:rFonts w:ascii="Corbel" w:hAnsi="Corbel"/>
          <w:b/>
        </w:rPr>
        <w:t xml:space="preserve">3.2 </w:t>
      </w:r>
      <w:r w:rsidR="001D7B54" w:rsidRPr="003F61B2">
        <w:rPr>
          <w:rFonts w:ascii="Corbel" w:hAnsi="Corbel"/>
          <w:b/>
        </w:rPr>
        <w:t xml:space="preserve">Efekty </w:t>
      </w:r>
      <w:r w:rsidR="00C05F44" w:rsidRPr="003F61B2">
        <w:rPr>
          <w:rFonts w:ascii="Corbel" w:hAnsi="Corbel"/>
          <w:b/>
        </w:rPr>
        <w:t xml:space="preserve">uczenia się </w:t>
      </w:r>
      <w:r w:rsidR="001D7B54" w:rsidRPr="003F61B2">
        <w:rPr>
          <w:rFonts w:ascii="Corbel" w:hAnsi="Corbel"/>
          <w:b/>
        </w:rPr>
        <w:t>dla przedmiotu</w:t>
      </w:r>
      <w:r w:rsidR="00445970" w:rsidRPr="003F61B2">
        <w:rPr>
          <w:rFonts w:ascii="Corbel" w:hAnsi="Corbel"/>
        </w:rPr>
        <w:t xml:space="preserve"> </w:t>
      </w:r>
    </w:p>
    <w:p w14:paraId="34093606" w14:textId="77777777" w:rsidR="00272194" w:rsidRPr="003F61B2" w:rsidRDefault="00272194" w:rsidP="009C54AE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1"/>
        <w:gridCol w:w="1861"/>
      </w:tblGrid>
      <w:tr w:rsidR="003F61B2" w:rsidRPr="003F61B2" w14:paraId="02D391A8" w14:textId="77777777" w:rsidTr="4627D9A6">
        <w:tc>
          <w:tcPr>
            <w:tcW w:w="1678" w:type="dxa"/>
            <w:vAlign w:val="center"/>
          </w:tcPr>
          <w:p w14:paraId="3356BD9F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21B53E07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1" w:type="dxa"/>
            <w:vAlign w:val="center"/>
          </w:tcPr>
          <w:p w14:paraId="41194E09" w14:textId="77777777" w:rsidR="003F61B2" w:rsidRPr="003F61B2" w:rsidRDefault="003F61B2" w:rsidP="001354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3F61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3F61B2" w:rsidRPr="003F61B2" w14:paraId="7870242D" w14:textId="77777777" w:rsidTr="4627D9A6">
        <w:trPr>
          <w:trHeight w:val="1436"/>
        </w:trPr>
        <w:tc>
          <w:tcPr>
            <w:tcW w:w="1678" w:type="dxa"/>
          </w:tcPr>
          <w:p w14:paraId="09877A1B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81" w:type="dxa"/>
          </w:tcPr>
          <w:p w14:paraId="2D640766" w14:textId="77777777" w:rsidR="003F61B2" w:rsidRPr="003F61B2" w:rsidRDefault="003F61B2" w:rsidP="001354AD">
            <w:pPr>
              <w:pStyle w:val="TableParagraph"/>
              <w:spacing w:line="276" w:lineRule="auto"/>
              <w:ind w:left="0" w:right="96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 zaawansowaną wiedzę ogólną w obszarze nauk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społecznych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zakresu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prawa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uporządkowaną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podbudowaną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teoretycznie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wiedzę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obejmującą</w:t>
            </w:r>
            <w:r w:rsidRPr="003F61B2">
              <w:rPr>
                <w:rFonts w:cs="Times New Roman"/>
                <w:spacing w:val="26"/>
              </w:rPr>
              <w:t xml:space="preserve"> </w:t>
            </w:r>
            <w:r w:rsidRPr="003F61B2">
              <w:rPr>
                <w:rFonts w:cs="Times New Roman"/>
              </w:rPr>
              <w:t>kluczowe</w:t>
            </w:r>
            <w:r w:rsidRPr="003F61B2">
              <w:rPr>
                <w:rFonts w:cs="Times New Roman"/>
                <w:spacing w:val="24"/>
              </w:rPr>
              <w:t xml:space="preserve"> </w:t>
            </w:r>
            <w:r w:rsidRPr="003F61B2">
              <w:rPr>
                <w:rFonts w:cs="Times New Roman"/>
              </w:rPr>
              <w:t>zagadnienia,</w:t>
            </w:r>
            <w:r w:rsidRPr="003F61B2">
              <w:rPr>
                <w:rFonts w:cs="Times New Roman"/>
                <w:spacing w:val="25"/>
              </w:rPr>
              <w:t xml:space="preserve"> </w:t>
            </w:r>
            <w:r w:rsidRPr="003F61B2">
              <w:rPr>
                <w:rFonts w:cs="Times New Roman"/>
              </w:rPr>
              <w:t>ekonomiczne,</w:t>
            </w:r>
          </w:p>
          <w:p w14:paraId="717C9741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polityczne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socjologiczne;</w:t>
            </w:r>
          </w:p>
          <w:p w14:paraId="53C386F2" w14:textId="77777777" w:rsidR="003F61B2" w:rsidRPr="003F61B2" w:rsidRDefault="003F61B2" w:rsidP="001354AD">
            <w:pPr>
              <w:pStyle w:val="TableParagraph"/>
              <w:spacing w:before="1" w:line="276" w:lineRule="auto"/>
              <w:ind w:left="0" w:right="101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dysponuje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pogłębioną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wiedzą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relacjach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organami administracji publicznej oraz relacjach między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nimi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jednostką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-2"/>
              </w:rPr>
              <w:t xml:space="preserve"> </w:t>
            </w:r>
            <w:r w:rsidRPr="003F61B2">
              <w:rPr>
                <w:rFonts w:cs="Times New Roman"/>
              </w:rPr>
              <w:t>instytucjami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społecznymi</w:t>
            </w:r>
            <w:r w:rsidRPr="003F61B2">
              <w:rPr>
                <w:rFonts w:cs="Times New Roman"/>
                <w:spacing w:val="-4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-3"/>
              </w:rPr>
              <w:t xml:space="preserve"> </w:t>
            </w:r>
            <w:r w:rsidRPr="003F61B2">
              <w:rPr>
                <w:rFonts w:cs="Times New Roman"/>
              </w:rPr>
              <w:t>odniesieniu</w:t>
            </w:r>
          </w:p>
          <w:p w14:paraId="0F1CCA8F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do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wybranych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struktur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społecznych;</w:t>
            </w:r>
          </w:p>
          <w:p w14:paraId="5E937EDA" w14:textId="77777777" w:rsidR="003F61B2" w:rsidRPr="003F61B2" w:rsidRDefault="003F61B2" w:rsidP="001354AD">
            <w:pPr>
              <w:pStyle w:val="TableParagraph"/>
              <w:spacing w:line="276" w:lineRule="auto"/>
              <w:ind w:left="0" w:right="98"/>
              <w:jc w:val="both"/>
              <w:rPr>
                <w:rFonts w:cs="Times New Roman"/>
                <w:spacing w:val="14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wiedze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temat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współczesnych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ustrojów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politycznych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prawnych państw,</w:t>
            </w:r>
            <w:r w:rsidRPr="003F61B2">
              <w:rPr>
                <w:rFonts w:cs="Times New Roman"/>
                <w:spacing w:val="13"/>
              </w:rPr>
              <w:t xml:space="preserve"> </w:t>
            </w:r>
            <w:r w:rsidRPr="003F61B2">
              <w:rPr>
                <w:rFonts w:cs="Times New Roman"/>
              </w:rPr>
              <w:t>jego strukturach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41"/>
              </w:rPr>
              <w:t> </w:t>
            </w:r>
            <w:r w:rsidRPr="003F61B2">
              <w:rPr>
                <w:rFonts w:cs="Times New Roman"/>
              </w:rPr>
              <w:t>zasadach</w:t>
            </w:r>
            <w:r w:rsidRPr="003F61B2">
              <w:rPr>
                <w:rFonts w:cs="Times New Roman"/>
                <w:spacing w:val="42"/>
              </w:rPr>
              <w:t xml:space="preserve"> </w:t>
            </w:r>
            <w:r w:rsidRPr="003F61B2">
              <w:rPr>
                <w:rFonts w:cs="Times New Roman"/>
              </w:rPr>
              <w:t>funkcjonowania</w:t>
            </w:r>
            <w:r w:rsidRPr="003F61B2">
              <w:rPr>
                <w:rFonts w:cs="Times New Roman"/>
                <w:spacing w:val="4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43"/>
              </w:rPr>
              <w:t xml:space="preserve"> </w:t>
            </w:r>
            <w:r w:rsidRPr="003F61B2">
              <w:rPr>
                <w:rFonts w:cs="Times New Roman"/>
              </w:rPr>
              <w:t>fundamentalnych</w:t>
            </w:r>
          </w:p>
          <w:p w14:paraId="5B766628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dylematach</w:t>
            </w:r>
            <w:r w:rsidRPr="003F61B2">
              <w:rPr>
                <w:rFonts w:ascii="Corbel" w:hAnsi="Corbel"/>
                <w:spacing w:val="-5"/>
              </w:rPr>
              <w:t xml:space="preserve"> </w:t>
            </w:r>
            <w:r w:rsidRPr="003F61B2">
              <w:rPr>
                <w:rFonts w:ascii="Corbel" w:hAnsi="Corbel"/>
              </w:rPr>
              <w:t>współczesnej</w:t>
            </w:r>
            <w:r w:rsidRPr="003F61B2">
              <w:rPr>
                <w:rFonts w:ascii="Corbel" w:hAnsi="Corbel"/>
                <w:spacing w:val="-4"/>
              </w:rPr>
              <w:t xml:space="preserve"> </w:t>
            </w:r>
            <w:r w:rsidRPr="003F61B2">
              <w:rPr>
                <w:rFonts w:ascii="Corbel" w:hAnsi="Corbel"/>
              </w:rPr>
              <w:t>cywilizacji;</w:t>
            </w:r>
          </w:p>
          <w:p w14:paraId="6839FB20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  <w:tc>
          <w:tcPr>
            <w:tcW w:w="1861" w:type="dxa"/>
          </w:tcPr>
          <w:p w14:paraId="1363D85D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K_W01, K_W03, K_W07</w:t>
            </w:r>
          </w:p>
        </w:tc>
      </w:tr>
      <w:tr w:rsidR="003F61B2" w:rsidRPr="003F61B2" w14:paraId="64324EE6" w14:textId="77777777" w:rsidTr="4627D9A6">
        <w:tc>
          <w:tcPr>
            <w:tcW w:w="1678" w:type="dxa"/>
          </w:tcPr>
          <w:p w14:paraId="0128BBA0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81" w:type="dxa"/>
          </w:tcPr>
          <w:p w14:paraId="12B2A48C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eastAsia="Cambria" w:hAnsi="Corbel"/>
              </w:rPr>
              <w:t>p</w:t>
            </w:r>
            <w:r w:rsidRPr="003F61B2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14:paraId="6A5F43E8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wykazuje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się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specjalistycznymi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umiejętnościami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znajdowania podstaw prawnych, orzecznictwa i literatury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dotyczącej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badanych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zagadnień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stosowania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zasad</w:t>
            </w:r>
            <w:r w:rsidRPr="003F61B2">
              <w:rPr>
                <w:rFonts w:ascii="Corbel" w:hAnsi="Corbel"/>
                <w:spacing w:val="-44"/>
              </w:rPr>
              <w:t xml:space="preserve"> </w:t>
            </w:r>
            <w:r w:rsidRPr="003F61B2">
              <w:rPr>
                <w:rFonts w:ascii="Corbel" w:hAnsi="Corbel"/>
              </w:rPr>
              <w:t>etycznych,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jak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również</w:t>
            </w:r>
            <w:r w:rsidRPr="003F61B2">
              <w:rPr>
                <w:rFonts w:ascii="Corbel" w:hAnsi="Corbel"/>
                <w:spacing w:val="3"/>
              </w:rPr>
              <w:t xml:space="preserve"> </w:t>
            </w:r>
            <w:r w:rsidRPr="003F61B2">
              <w:rPr>
                <w:rFonts w:ascii="Corbel" w:hAnsi="Corbel"/>
              </w:rPr>
              <w:t>samodzielnego</w:t>
            </w:r>
            <w:r w:rsidRPr="003F61B2">
              <w:rPr>
                <w:rFonts w:ascii="Corbel" w:hAnsi="Corbel"/>
                <w:spacing w:val="4"/>
              </w:rPr>
              <w:t xml:space="preserve"> </w:t>
            </w:r>
            <w:r w:rsidRPr="003F61B2">
              <w:rPr>
                <w:rFonts w:ascii="Corbel" w:hAnsi="Corbel"/>
              </w:rPr>
              <w:t>proponowania rozwiązań konkretnego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problemu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podejmowania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rozstrzygnięć;</w:t>
            </w:r>
          </w:p>
          <w:p w14:paraId="63BD17B3" w14:textId="2DA3FCA7" w:rsidR="003F61B2" w:rsidRPr="003F61B2" w:rsidRDefault="003F61B2" w:rsidP="001354AD">
            <w:pPr>
              <w:pStyle w:val="TableParagraph"/>
              <w:spacing w:line="276" w:lineRule="auto"/>
              <w:ind w:left="0" w:right="97"/>
              <w:jc w:val="both"/>
              <w:rPr>
                <w:rFonts w:cs="Times New Roman"/>
              </w:rPr>
            </w:pPr>
            <w:r w:rsidRPr="003F61B2">
              <w:rPr>
                <w:rFonts w:cs="Times New Roman"/>
              </w:rPr>
              <w:t>posiada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umiejętność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prowadzenia</w:t>
            </w:r>
            <w:r w:rsidRPr="003F61B2">
              <w:rPr>
                <w:rFonts w:cs="Times New Roman"/>
                <w:spacing w:val="-7"/>
              </w:rPr>
              <w:t xml:space="preserve"> </w:t>
            </w:r>
            <w:r w:rsidRPr="003F61B2">
              <w:rPr>
                <w:rFonts w:cs="Times New Roman"/>
              </w:rPr>
              <w:t>debaty,</w:t>
            </w:r>
            <w:r w:rsidRPr="003F61B2">
              <w:rPr>
                <w:rFonts w:cs="Times New Roman"/>
                <w:spacing w:val="-8"/>
              </w:rPr>
              <w:t xml:space="preserve"> </w:t>
            </w:r>
            <w:r w:rsidRPr="003F61B2">
              <w:rPr>
                <w:rFonts w:cs="Times New Roman"/>
              </w:rPr>
              <w:t>przygotowania</w:t>
            </w:r>
            <w:r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prac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pisemnych,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prezentacji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multimedialnych,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ustnych wystąpień w języku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polskim w zakresie dziedzin i</w:t>
            </w:r>
            <w:r w:rsidRPr="003F61B2">
              <w:rPr>
                <w:rFonts w:cs="Times New Roman"/>
                <w:spacing w:val="-44"/>
              </w:rPr>
              <w:t> </w:t>
            </w:r>
            <w:r w:rsidR="0A5DA5AA" w:rsidRPr="003F61B2">
              <w:rPr>
                <w:rFonts w:cs="Times New Roman"/>
                <w:spacing w:val="-44"/>
              </w:rPr>
              <w:t xml:space="preserve"> </w:t>
            </w:r>
            <w:r w:rsidRPr="003F61B2">
              <w:rPr>
                <w:rFonts w:cs="Times New Roman"/>
              </w:rPr>
              <w:t>dyscyplin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naukowych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wykładanych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w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ramach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kierunku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Administracja dotyczących zagadnień szczegółowych,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z wykorzystaniem poglądów doktryny, źródeł prawa oraz</w:t>
            </w:r>
            <w:r w:rsidRPr="003F61B2">
              <w:rPr>
                <w:rFonts w:cs="Times New Roman"/>
                <w:spacing w:val="1"/>
              </w:rPr>
              <w:t xml:space="preserve"> </w:t>
            </w:r>
            <w:r w:rsidRPr="003F61B2">
              <w:rPr>
                <w:rFonts w:cs="Times New Roman"/>
              </w:rPr>
              <w:t>orzecznictwa</w:t>
            </w:r>
            <w:r w:rsidRPr="003F61B2">
              <w:rPr>
                <w:rFonts w:cs="Times New Roman"/>
                <w:spacing w:val="4"/>
              </w:rPr>
              <w:t xml:space="preserve"> </w:t>
            </w:r>
            <w:r w:rsidRPr="003F61B2">
              <w:rPr>
                <w:rFonts w:cs="Times New Roman"/>
              </w:rPr>
              <w:t>sądowego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i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administracyjnego,</w:t>
            </w:r>
            <w:r w:rsidRPr="003F61B2">
              <w:rPr>
                <w:rFonts w:cs="Times New Roman"/>
                <w:spacing w:val="3"/>
              </w:rPr>
              <w:t xml:space="preserve"> </w:t>
            </w:r>
            <w:r w:rsidRPr="003F61B2">
              <w:rPr>
                <w:rFonts w:cs="Times New Roman"/>
              </w:rPr>
              <w:t>a</w:t>
            </w:r>
            <w:r w:rsidRPr="003F61B2">
              <w:rPr>
                <w:rFonts w:cs="Times New Roman"/>
                <w:spacing w:val="2"/>
              </w:rPr>
              <w:t xml:space="preserve"> </w:t>
            </w:r>
            <w:r w:rsidRPr="003F61B2">
              <w:rPr>
                <w:rFonts w:cs="Times New Roman"/>
              </w:rPr>
              <w:t>także</w:t>
            </w:r>
          </w:p>
          <w:p w14:paraId="68430C49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danych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statystycznych</w:t>
            </w:r>
          </w:p>
          <w:p w14:paraId="6F3B39B0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</w:tc>
        <w:tc>
          <w:tcPr>
            <w:tcW w:w="1861" w:type="dxa"/>
          </w:tcPr>
          <w:p w14:paraId="4E2107BA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K_U01, K_U04, K_U07,</w:t>
            </w:r>
          </w:p>
        </w:tc>
      </w:tr>
      <w:tr w:rsidR="003F61B2" w:rsidRPr="003F61B2" w14:paraId="607D0EF3" w14:textId="77777777" w:rsidTr="4627D9A6">
        <w:tc>
          <w:tcPr>
            <w:tcW w:w="1678" w:type="dxa"/>
          </w:tcPr>
          <w:p w14:paraId="7909AFB5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EK_03</w:t>
            </w:r>
          </w:p>
        </w:tc>
        <w:tc>
          <w:tcPr>
            <w:tcW w:w="5981" w:type="dxa"/>
          </w:tcPr>
          <w:p w14:paraId="03A6B103" w14:textId="77777777" w:rsidR="003F61B2" w:rsidRPr="003F61B2" w:rsidRDefault="003F61B2" w:rsidP="001354A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61B2">
              <w:rPr>
                <w:rFonts w:ascii="Corbel" w:eastAsia="Cambria" w:hAnsi="Corbel"/>
              </w:rPr>
              <w:t>u</w:t>
            </w:r>
            <w:r w:rsidRPr="003F61B2">
              <w:rPr>
                <w:rFonts w:ascii="Corbel" w:hAnsi="Corbel"/>
              </w:rPr>
              <w:t>czestniczy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przygotowaniu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projektów,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</w:t>
            </w:r>
            <w:r w:rsidRPr="003F61B2">
              <w:rPr>
                <w:rFonts w:ascii="Corbel" w:hAnsi="Corbel"/>
                <w:spacing w:val="1"/>
              </w:rPr>
              <w:t> </w:t>
            </w:r>
            <w:r w:rsidRPr="003F61B2">
              <w:rPr>
                <w:rFonts w:ascii="Corbel" w:hAnsi="Corbel"/>
              </w:rPr>
              <w:t>uwzględnieniem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wiedzy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umiejętności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zdobytych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6"/>
              </w:rPr>
              <w:t> </w:t>
            </w:r>
            <w:r w:rsidRPr="003F61B2">
              <w:rPr>
                <w:rFonts w:ascii="Corbel" w:hAnsi="Corbel"/>
              </w:rPr>
              <w:t>trakcie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studiów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oraz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jest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gotowy</w:t>
            </w:r>
            <w:r w:rsidRPr="003F61B2">
              <w:rPr>
                <w:rFonts w:ascii="Corbel" w:hAnsi="Corbel"/>
                <w:spacing w:val="46"/>
              </w:rPr>
              <w:t xml:space="preserve"> </w:t>
            </w:r>
            <w:r w:rsidRPr="003F61B2">
              <w:rPr>
                <w:rFonts w:ascii="Corbel" w:hAnsi="Corbel"/>
              </w:rPr>
              <w:t>działać</w:t>
            </w:r>
            <w:r w:rsidRPr="003F61B2">
              <w:rPr>
                <w:rFonts w:ascii="Corbel" w:hAnsi="Corbel"/>
                <w:spacing w:val="1"/>
              </w:rPr>
              <w:t xml:space="preserve"> </w:t>
            </w:r>
            <w:r w:rsidRPr="003F61B2">
              <w:rPr>
                <w:rFonts w:ascii="Corbel" w:hAnsi="Corbel"/>
              </w:rPr>
              <w:t>na rzecz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społeczeństwa,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w</w:t>
            </w:r>
            <w:r w:rsidRPr="003F61B2">
              <w:rPr>
                <w:rFonts w:ascii="Corbel" w:hAnsi="Corbel"/>
                <w:spacing w:val="40"/>
              </w:rPr>
              <w:t xml:space="preserve"> </w:t>
            </w:r>
            <w:r w:rsidRPr="003F61B2">
              <w:rPr>
                <w:rFonts w:ascii="Corbel" w:hAnsi="Corbel"/>
              </w:rPr>
              <w:t>tym w</w:t>
            </w:r>
            <w:r w:rsidRPr="003F61B2">
              <w:rPr>
                <w:rFonts w:ascii="Corbel" w:hAnsi="Corbel"/>
                <w:spacing w:val="-3"/>
              </w:rPr>
              <w:t xml:space="preserve"> </w:t>
            </w:r>
            <w:r w:rsidRPr="003F61B2">
              <w:rPr>
                <w:rFonts w:ascii="Corbel" w:hAnsi="Corbel"/>
              </w:rPr>
              <w:t>instytucjach</w:t>
            </w:r>
            <w:r w:rsidRPr="003F61B2">
              <w:rPr>
                <w:rFonts w:ascii="Corbel" w:hAnsi="Corbel"/>
                <w:spacing w:val="-2"/>
              </w:rPr>
              <w:t xml:space="preserve"> </w:t>
            </w:r>
            <w:r w:rsidRPr="003F61B2">
              <w:rPr>
                <w:rFonts w:ascii="Corbel" w:hAnsi="Corbel"/>
              </w:rPr>
              <w:t>publicznych i niepublicznych;</w:t>
            </w:r>
          </w:p>
        </w:tc>
        <w:tc>
          <w:tcPr>
            <w:tcW w:w="1861" w:type="dxa"/>
          </w:tcPr>
          <w:p w14:paraId="2CE1761D" w14:textId="77777777" w:rsidR="003F61B2" w:rsidRPr="003F61B2" w:rsidRDefault="003F61B2" w:rsidP="00135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w w:val="90"/>
                <w:sz w:val="22"/>
              </w:rPr>
              <w:t>K_K03</w:t>
            </w:r>
          </w:p>
        </w:tc>
      </w:tr>
    </w:tbl>
    <w:p w14:paraId="1B820D6F" w14:textId="77777777" w:rsidR="001D7B54" w:rsidRPr="003F61B2" w:rsidRDefault="001D7B54" w:rsidP="009C54AE">
      <w:pPr>
        <w:spacing w:after="0" w:line="240" w:lineRule="auto"/>
        <w:rPr>
          <w:rFonts w:ascii="Corbel" w:hAnsi="Corbel"/>
        </w:rPr>
      </w:pPr>
    </w:p>
    <w:p w14:paraId="488AA2E4" w14:textId="77777777" w:rsidR="0085747A" w:rsidRPr="003F61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bookmarkStart w:id="1" w:name="_GoBack"/>
      <w:bookmarkEnd w:id="1"/>
      <w:r w:rsidRPr="003F61B2">
        <w:rPr>
          <w:rFonts w:ascii="Corbel" w:hAnsi="Corbel"/>
          <w:b/>
        </w:rPr>
        <w:t>3.3</w:t>
      </w:r>
      <w:r w:rsidR="001D7B54" w:rsidRPr="003F61B2">
        <w:rPr>
          <w:rFonts w:ascii="Corbel" w:hAnsi="Corbel"/>
          <w:b/>
        </w:rPr>
        <w:t xml:space="preserve"> </w:t>
      </w:r>
      <w:r w:rsidR="0085747A" w:rsidRPr="003F61B2">
        <w:rPr>
          <w:rFonts w:ascii="Corbel" w:hAnsi="Corbel"/>
          <w:b/>
        </w:rPr>
        <w:t>T</w:t>
      </w:r>
      <w:r w:rsidR="001D7B54" w:rsidRPr="003F61B2">
        <w:rPr>
          <w:rFonts w:ascii="Corbel" w:hAnsi="Corbel"/>
          <w:b/>
        </w:rPr>
        <w:t xml:space="preserve">reści programowe </w:t>
      </w:r>
      <w:r w:rsidR="007327BD" w:rsidRPr="003F61B2">
        <w:rPr>
          <w:rFonts w:ascii="Corbel" w:hAnsi="Corbel"/>
        </w:rPr>
        <w:t xml:space="preserve">  </w:t>
      </w:r>
    </w:p>
    <w:p w14:paraId="0997DBF9" w14:textId="77777777" w:rsidR="0085747A" w:rsidRPr="003F61B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3F61B2">
        <w:rPr>
          <w:rFonts w:ascii="Corbel" w:hAnsi="Corbel"/>
        </w:rPr>
        <w:t xml:space="preserve">Problematyka wykładu </w:t>
      </w:r>
    </w:p>
    <w:p w14:paraId="21DE9C73" w14:textId="77777777" w:rsidR="00675843" w:rsidRPr="003F61B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404FE5A4" w14:textId="77777777" w:rsidTr="4627D9A6">
        <w:tc>
          <w:tcPr>
            <w:tcW w:w="9520" w:type="dxa"/>
          </w:tcPr>
          <w:p w14:paraId="7424BC12" w14:textId="77777777" w:rsidR="0085747A" w:rsidRPr="003F61B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Treści merytoryczne</w:t>
            </w:r>
          </w:p>
        </w:tc>
      </w:tr>
      <w:tr w:rsidR="0085747A" w:rsidRPr="003F61B2" w14:paraId="5B5344AE" w14:textId="77777777" w:rsidTr="4627D9A6">
        <w:tc>
          <w:tcPr>
            <w:tcW w:w="9520" w:type="dxa"/>
          </w:tcPr>
          <w:p w14:paraId="54299C05" w14:textId="7615510F" w:rsidR="0085747A" w:rsidRPr="003F61B2" w:rsidRDefault="00826E7D" w:rsidP="00826E7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Pojęcie i geneza prawa wyborczego i referendalnego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5747A" w:rsidRPr="003F61B2" w14:paraId="2B67E534" w14:textId="77777777" w:rsidTr="4627D9A6">
        <w:tc>
          <w:tcPr>
            <w:tcW w:w="9520" w:type="dxa"/>
          </w:tcPr>
          <w:p w14:paraId="247EB163" w14:textId="5A192F9C" w:rsidR="0085747A" w:rsidRPr="003F61B2" w:rsidRDefault="00826E7D" w:rsidP="00826E7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Klasyfikacja prawa wyborczego i referendalnego         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5747A" w:rsidRPr="003F61B2" w14:paraId="232BD50F" w14:textId="77777777" w:rsidTr="4627D9A6">
        <w:tc>
          <w:tcPr>
            <w:tcW w:w="9520" w:type="dxa"/>
          </w:tcPr>
          <w:p w14:paraId="4BD0C53F" w14:textId="1D4B5E77" w:rsidR="0085747A" w:rsidRPr="003F61B2" w:rsidRDefault="008B38AE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Funkcje prawa wyborczego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 2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1C326229" w14:textId="77777777" w:rsidTr="4627D9A6">
        <w:tc>
          <w:tcPr>
            <w:tcW w:w="9520" w:type="dxa"/>
          </w:tcPr>
          <w:p w14:paraId="223D13EE" w14:textId="23E17AC9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Wybory do Sejmu i Senatu                       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7E22A78C" w:rsidRPr="4627D9A6">
              <w:rPr>
                <w:rFonts w:ascii="Corbel" w:hAnsi="Corbel"/>
              </w:rPr>
              <w:t>2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34872EAC" w14:textId="77777777" w:rsidTr="4627D9A6">
        <w:tc>
          <w:tcPr>
            <w:tcW w:w="9520" w:type="dxa"/>
          </w:tcPr>
          <w:p w14:paraId="53EC8A6C" w14:textId="713ECC99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Wybory prezydenckie                                 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44208DE7" w:rsidRPr="4627D9A6">
              <w:rPr>
                <w:rFonts w:ascii="Corbel" w:hAnsi="Corbel"/>
              </w:rPr>
              <w:t>3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0E23408C" w14:textId="77777777" w:rsidTr="4627D9A6">
        <w:tc>
          <w:tcPr>
            <w:tcW w:w="9520" w:type="dxa"/>
          </w:tcPr>
          <w:p w14:paraId="4116435E" w14:textId="7DA7498A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Wybory do Parlamentu Europejskiego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0296F4C9" w:rsidRPr="4627D9A6">
              <w:rPr>
                <w:rFonts w:ascii="Corbel" w:hAnsi="Corbel"/>
              </w:rPr>
              <w:t>3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5DEA7C38" w14:textId="77777777" w:rsidTr="4627D9A6">
        <w:tc>
          <w:tcPr>
            <w:tcW w:w="9520" w:type="dxa"/>
          </w:tcPr>
          <w:p w14:paraId="0029C801" w14:textId="6D92C135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080AB65E" w:rsidRPr="4627D9A6">
              <w:rPr>
                <w:rFonts w:ascii="Corbel" w:hAnsi="Corbel"/>
              </w:rPr>
              <w:t>2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78984244" w14:textId="77777777" w:rsidTr="4627D9A6">
        <w:tc>
          <w:tcPr>
            <w:tcW w:w="9520" w:type="dxa"/>
          </w:tcPr>
          <w:p w14:paraId="07AC507B" w14:textId="1E7F8B46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Wybory samorządowe                                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67FE87BE" w:rsidRPr="4627D9A6">
              <w:rPr>
                <w:rFonts w:ascii="Corbel" w:hAnsi="Corbel"/>
              </w:rPr>
              <w:t>2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26E7D" w:rsidRPr="003F61B2" w14:paraId="391622A2" w14:textId="77777777" w:rsidTr="4627D9A6">
        <w:tc>
          <w:tcPr>
            <w:tcW w:w="9520" w:type="dxa"/>
          </w:tcPr>
          <w:p w14:paraId="043324C4" w14:textId="4B3A38D9" w:rsidR="00826E7D" w:rsidRPr="003F61B2" w:rsidRDefault="182B39C0" w:rsidP="008B38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 xml:space="preserve">Referendum ogólnokrajowe i lokalne                                         </w:t>
            </w:r>
            <w:r w:rsidR="003F61B2" w:rsidRPr="4627D9A6">
              <w:rPr>
                <w:rFonts w:ascii="Corbel" w:hAnsi="Corbel"/>
              </w:rPr>
              <w:t xml:space="preserve">                               </w:t>
            </w:r>
            <w:r w:rsidR="3CDDBF4C" w:rsidRPr="4627D9A6">
              <w:rPr>
                <w:rFonts w:ascii="Corbel" w:hAnsi="Corbel"/>
              </w:rPr>
              <w:t>2</w:t>
            </w:r>
            <w:r w:rsidRPr="4627D9A6">
              <w:rPr>
                <w:rFonts w:ascii="Corbel" w:hAnsi="Corbel"/>
              </w:rPr>
              <w:t xml:space="preserve"> godz.</w:t>
            </w:r>
          </w:p>
        </w:tc>
      </w:tr>
      <w:tr w:rsidR="008B38AE" w:rsidRPr="003F61B2" w14:paraId="7AEED543" w14:textId="77777777" w:rsidTr="4627D9A6">
        <w:tc>
          <w:tcPr>
            <w:tcW w:w="9520" w:type="dxa"/>
          </w:tcPr>
          <w:p w14:paraId="3EA5D525" w14:textId="1EAC44A9" w:rsidR="008B38AE" w:rsidRPr="003F61B2" w:rsidRDefault="008B38AE" w:rsidP="001354A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 xml:space="preserve">Suma godzin                                                                                                         </w:t>
            </w:r>
            <w:r w:rsidR="003F61B2" w:rsidRPr="003F61B2">
              <w:rPr>
                <w:rFonts w:ascii="Corbel" w:hAnsi="Corbel"/>
              </w:rPr>
              <w:t xml:space="preserve">                              30</w:t>
            </w:r>
            <w:r w:rsidRPr="003F61B2">
              <w:rPr>
                <w:rFonts w:ascii="Corbel" w:hAnsi="Corbel"/>
              </w:rPr>
              <w:t xml:space="preserve"> godz.</w:t>
            </w:r>
          </w:p>
        </w:tc>
      </w:tr>
    </w:tbl>
    <w:p w14:paraId="213B79DE" w14:textId="3D88A81A" w:rsidR="00826E7D" w:rsidRPr="003F61B2" w:rsidRDefault="00826E7D" w:rsidP="00826E7D">
      <w:pPr>
        <w:spacing w:after="0" w:line="240" w:lineRule="auto"/>
        <w:rPr>
          <w:rFonts w:ascii="Corbel" w:hAnsi="Corbel"/>
        </w:rPr>
      </w:pPr>
    </w:p>
    <w:p w14:paraId="37C7DEEC" w14:textId="304091BF" w:rsidR="0085747A" w:rsidRPr="003F61B2" w:rsidRDefault="009F4610" w:rsidP="4627D9A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4627D9A6">
        <w:rPr>
          <w:rFonts w:ascii="Corbel" w:hAnsi="Corbel"/>
          <w:smallCaps w:val="0"/>
          <w:sz w:val="22"/>
        </w:rPr>
        <w:t>3.4 Metody dydaktyczne</w:t>
      </w:r>
      <w:r w:rsidRPr="4627D9A6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18F1F740" w:rsidR="008B38AE" w:rsidRPr="003F61B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</w:t>
      </w:r>
      <w:r w:rsidR="0085747A" w:rsidRPr="003F61B2">
        <w:rPr>
          <w:rFonts w:ascii="Corbel" w:hAnsi="Corbel"/>
          <w:b w:val="0"/>
          <w:smallCaps w:val="0"/>
          <w:sz w:val="22"/>
        </w:rPr>
        <w:t>ykład</w:t>
      </w:r>
      <w:r w:rsidRPr="003F61B2">
        <w:rPr>
          <w:rFonts w:ascii="Corbel" w:hAnsi="Corbel"/>
          <w:b w:val="0"/>
          <w:smallCaps w:val="0"/>
          <w:sz w:val="22"/>
        </w:rPr>
        <w:t>:</w:t>
      </w:r>
    </w:p>
    <w:p w14:paraId="4A1A7ADE" w14:textId="10BBFAD9" w:rsidR="00153C41" w:rsidRPr="003F61B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wykład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3F61B2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3F61B2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3F61B2">
        <w:rPr>
          <w:rFonts w:ascii="Corbel" w:hAnsi="Corbel"/>
          <w:b w:val="0"/>
          <w:smallCaps w:val="0"/>
          <w:sz w:val="22"/>
        </w:rPr>
        <w:t>,</w:t>
      </w:r>
      <w:r w:rsidR="0085747A" w:rsidRPr="003F61B2">
        <w:rPr>
          <w:rFonts w:ascii="Corbel" w:hAnsi="Corbel"/>
          <w:b w:val="0"/>
          <w:smallCaps w:val="0"/>
          <w:sz w:val="22"/>
        </w:rPr>
        <w:t xml:space="preserve"> </w:t>
      </w:r>
    </w:p>
    <w:p w14:paraId="48CF78F0" w14:textId="77777777" w:rsidR="008B38AE" w:rsidRPr="003F61B2" w:rsidRDefault="008B38AE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7228032F" w14:textId="77777777" w:rsidR="0085747A" w:rsidRPr="003F61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 </w:t>
      </w:r>
      <w:r w:rsidR="0085747A" w:rsidRPr="003F61B2">
        <w:rPr>
          <w:rFonts w:ascii="Corbel" w:hAnsi="Corbel"/>
          <w:smallCaps w:val="0"/>
          <w:sz w:val="22"/>
        </w:rPr>
        <w:t>METODY I KRYTERIA OCENY</w:t>
      </w:r>
      <w:r w:rsidR="009F4610" w:rsidRPr="003F61B2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3F61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3F61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3F61B2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3F61B2" w14:paraId="226D9E85" w14:textId="77777777" w:rsidTr="4627D9A6">
        <w:tc>
          <w:tcPr>
            <w:tcW w:w="1985" w:type="dxa"/>
            <w:vAlign w:val="center"/>
          </w:tcPr>
          <w:p w14:paraId="40623A34" w14:textId="77777777" w:rsidR="0085747A" w:rsidRPr="003F61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3F61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3F61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3F61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3F61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3F61B2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3F61B2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3F61B2" w14:paraId="3A51B283" w14:textId="77777777" w:rsidTr="4627D9A6">
        <w:tc>
          <w:tcPr>
            <w:tcW w:w="1985" w:type="dxa"/>
          </w:tcPr>
          <w:p w14:paraId="6267168D" w14:textId="4BAF962D" w:rsidR="0085747A" w:rsidRPr="003F61B2" w:rsidRDefault="0085747A" w:rsidP="4627D9A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4627D9A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4627D9A6">
              <w:rPr>
                <w:rFonts w:ascii="Corbel" w:hAnsi="Corbel"/>
                <w:b w:val="0"/>
                <w:sz w:val="22"/>
              </w:rPr>
              <w:t xml:space="preserve">_ 01 </w:t>
            </w:r>
            <w:r w:rsidR="182B39C0" w:rsidRPr="4627D9A6">
              <w:rPr>
                <w:rFonts w:ascii="Corbel" w:hAnsi="Corbel"/>
                <w:b w:val="0"/>
                <w:sz w:val="22"/>
              </w:rPr>
              <w:t>– EK_</w:t>
            </w:r>
            <w:r w:rsidR="56D01EF1" w:rsidRPr="4627D9A6">
              <w:rPr>
                <w:rFonts w:ascii="Corbel" w:hAnsi="Corbel"/>
                <w:b w:val="0"/>
                <w:sz w:val="22"/>
              </w:rPr>
              <w:t>03</w:t>
            </w:r>
          </w:p>
        </w:tc>
        <w:tc>
          <w:tcPr>
            <w:tcW w:w="5528" w:type="dxa"/>
          </w:tcPr>
          <w:p w14:paraId="27D90EF1" w14:textId="75E8E3B0" w:rsidR="0085747A" w:rsidRPr="003F61B2" w:rsidRDefault="003F61B2" w:rsidP="4627D9A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4627D9A6">
              <w:rPr>
                <w:rFonts w:ascii="Corbel" w:hAnsi="Corbel"/>
                <w:b w:val="0"/>
                <w:sz w:val="22"/>
              </w:rPr>
              <w:t>Egzamin pisemny lub ustny</w:t>
            </w:r>
            <w:r w:rsidR="182B39C0" w:rsidRPr="4627D9A6">
              <w:rPr>
                <w:rFonts w:ascii="Corbel" w:hAnsi="Corbel"/>
                <w:b w:val="0"/>
                <w:sz w:val="22"/>
              </w:rPr>
              <w:t>, obserwacja</w:t>
            </w:r>
          </w:p>
        </w:tc>
        <w:tc>
          <w:tcPr>
            <w:tcW w:w="2126" w:type="dxa"/>
          </w:tcPr>
          <w:p w14:paraId="4D1F06B9" w14:textId="736C6896" w:rsidR="0085747A" w:rsidRPr="003F61B2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F61B2">
              <w:rPr>
                <w:rFonts w:ascii="Corbel" w:hAnsi="Corbel"/>
                <w:b w:val="0"/>
                <w:sz w:val="22"/>
              </w:rPr>
              <w:t xml:space="preserve">w, </w:t>
            </w:r>
            <w:proofErr w:type="spellStart"/>
            <w:r w:rsidRPr="003F61B2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14:paraId="37C03328" w14:textId="77777777" w:rsidR="00923D7D" w:rsidRPr="003F61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86BD871" w14:textId="297A0DA0" w:rsidR="4627D9A6" w:rsidRDefault="4627D9A6">
      <w:r>
        <w:br w:type="page"/>
      </w:r>
    </w:p>
    <w:p w14:paraId="637754A7" w14:textId="77777777" w:rsidR="0085747A" w:rsidRPr="003F61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lastRenderedPageBreak/>
        <w:t xml:space="preserve">4.2 </w:t>
      </w:r>
      <w:r w:rsidR="0085747A" w:rsidRPr="003F61B2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3F61B2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3F61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F61B2" w14:paraId="79EB57FB" w14:textId="77777777" w:rsidTr="4627D9A6">
        <w:tc>
          <w:tcPr>
            <w:tcW w:w="9670" w:type="dxa"/>
          </w:tcPr>
          <w:p w14:paraId="14146EC8" w14:textId="2AD4343F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14:paraId="74FC5152" w14:textId="5EC121DB" w:rsidR="007A4311" w:rsidRPr="003F61B2" w:rsidRDefault="003F61B2" w:rsidP="4627D9A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4627D9A6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328697C" w:rsidRPr="4627D9A6">
              <w:rPr>
                <w:rFonts w:ascii="Corbel" w:hAnsi="Corbel"/>
                <w:b w:val="0"/>
                <w:smallCaps w:val="0"/>
                <w:sz w:val="22"/>
              </w:rPr>
              <w:t xml:space="preserve">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78D7322E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>egzaminem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700E6255" w:rsidR="007A4311" w:rsidRPr="003F61B2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="003F61B2" w:rsidRPr="003F61B2">
              <w:rPr>
                <w:rFonts w:ascii="Corbel" w:hAnsi="Corbel"/>
                <w:b w:val="0"/>
                <w:smallCaps w:val="0"/>
                <w:sz w:val="22"/>
              </w:rPr>
              <w:t xml:space="preserve"> egzaminu </w:t>
            </w:r>
            <w:r w:rsidRPr="003F61B2">
              <w:rPr>
                <w:rFonts w:ascii="Corbel" w:hAnsi="Corbel"/>
                <w:b w:val="0"/>
                <w:smallCaps w:val="0"/>
                <w:sz w:val="22"/>
              </w:rPr>
              <w:t>ustnego konieczne jest udzielenie pełnej odpowiedzi na przynajmniej jedno pytanie.</w:t>
            </w:r>
          </w:p>
          <w:p w14:paraId="2BB5D64F" w14:textId="19F11955" w:rsidR="0085747A" w:rsidRPr="003F61B2" w:rsidRDefault="0328697C" w:rsidP="4627D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4627D9A6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</w:tc>
      </w:tr>
    </w:tbl>
    <w:p w14:paraId="549B3CBB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3F61B2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3F61B2">
        <w:rPr>
          <w:rFonts w:ascii="Corbel" w:hAnsi="Corbel"/>
          <w:b/>
        </w:rPr>
        <w:t xml:space="preserve">5. </w:t>
      </w:r>
      <w:r w:rsidR="00C61DC5" w:rsidRPr="003F61B2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F61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F61B2" w14:paraId="128DDC9A" w14:textId="77777777" w:rsidTr="4627D9A6">
        <w:tc>
          <w:tcPr>
            <w:tcW w:w="4962" w:type="dxa"/>
            <w:vAlign w:val="center"/>
          </w:tcPr>
          <w:p w14:paraId="0C6C4330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Forma a</w:t>
            </w:r>
            <w:r w:rsidR="0085747A" w:rsidRPr="003F61B2">
              <w:rPr>
                <w:rFonts w:ascii="Corbel" w:hAnsi="Corbel"/>
                <w:b/>
              </w:rPr>
              <w:t>ktywnoś</w:t>
            </w:r>
            <w:r w:rsidRPr="003F61B2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Średnia l</w:t>
            </w:r>
            <w:r w:rsidR="0085747A" w:rsidRPr="003F61B2">
              <w:rPr>
                <w:rFonts w:ascii="Corbel" w:hAnsi="Corbel"/>
                <w:b/>
              </w:rPr>
              <w:t>iczba godzin</w:t>
            </w:r>
            <w:r w:rsidR="0071620A" w:rsidRPr="003F61B2">
              <w:rPr>
                <w:rFonts w:ascii="Corbel" w:hAnsi="Corbel"/>
                <w:b/>
              </w:rPr>
              <w:t xml:space="preserve"> </w:t>
            </w:r>
            <w:r w:rsidRPr="003F61B2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3F61B2" w14:paraId="02C37FE3" w14:textId="77777777" w:rsidTr="4627D9A6">
        <w:tc>
          <w:tcPr>
            <w:tcW w:w="4962" w:type="dxa"/>
          </w:tcPr>
          <w:p w14:paraId="6754C5C7" w14:textId="77777777" w:rsidR="0085747A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</w:t>
            </w:r>
            <w:r w:rsidR="0085747A" w:rsidRPr="003F61B2">
              <w:rPr>
                <w:rFonts w:ascii="Corbel" w:hAnsi="Corbel"/>
              </w:rPr>
              <w:t xml:space="preserve">odziny </w:t>
            </w:r>
            <w:r w:rsidR="003F205D" w:rsidRPr="003F61B2">
              <w:rPr>
                <w:rFonts w:ascii="Corbel" w:hAnsi="Corbel"/>
              </w:rPr>
              <w:t>z </w:t>
            </w:r>
            <w:r w:rsidR="000A3CDF" w:rsidRPr="003F61B2">
              <w:rPr>
                <w:rFonts w:ascii="Corbel" w:hAnsi="Corbel"/>
              </w:rPr>
              <w:t xml:space="preserve">harmonogramu </w:t>
            </w:r>
            <w:r w:rsidRPr="003F61B2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0109C6CC" w:rsidR="0085747A" w:rsidRPr="003F61B2" w:rsidRDefault="7DA828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>15</w:t>
            </w:r>
            <w:r w:rsidR="0328697C" w:rsidRPr="4627D9A6">
              <w:rPr>
                <w:rFonts w:ascii="Corbel" w:hAnsi="Corbel"/>
              </w:rPr>
              <w:t xml:space="preserve"> godzin</w:t>
            </w:r>
          </w:p>
        </w:tc>
      </w:tr>
      <w:tr w:rsidR="00C61DC5" w:rsidRPr="003F61B2" w14:paraId="2A4AABEF" w14:textId="77777777" w:rsidTr="4627D9A6">
        <w:tc>
          <w:tcPr>
            <w:tcW w:w="4962" w:type="dxa"/>
          </w:tcPr>
          <w:p w14:paraId="210DDE64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Inne z udziałem nauczyciela</w:t>
            </w:r>
            <w:r w:rsidR="000A3CDF" w:rsidRPr="003F61B2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3F61B2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2 godziny</w:t>
            </w:r>
          </w:p>
        </w:tc>
      </w:tr>
      <w:tr w:rsidR="00C61DC5" w:rsidRPr="003F61B2" w14:paraId="3796D0EB" w14:textId="77777777" w:rsidTr="4627D9A6">
        <w:tc>
          <w:tcPr>
            <w:tcW w:w="4962" w:type="dxa"/>
          </w:tcPr>
          <w:p w14:paraId="0DB2B3DD" w14:textId="77777777" w:rsidR="0071620A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3F61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2F80575C" w:rsidR="00C61DC5" w:rsidRPr="003F61B2" w:rsidRDefault="01D5A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627D9A6">
              <w:rPr>
                <w:rFonts w:ascii="Corbel" w:hAnsi="Corbel"/>
              </w:rPr>
              <w:t>9</w:t>
            </w:r>
            <w:r w:rsidR="0328697C" w:rsidRPr="4627D9A6">
              <w:rPr>
                <w:rFonts w:ascii="Corbel" w:hAnsi="Corbel"/>
              </w:rPr>
              <w:t>8 godzin</w:t>
            </w:r>
          </w:p>
        </w:tc>
      </w:tr>
      <w:tr w:rsidR="0085747A" w:rsidRPr="003F61B2" w14:paraId="1ADE6CE7" w14:textId="77777777" w:rsidTr="4627D9A6">
        <w:tc>
          <w:tcPr>
            <w:tcW w:w="4962" w:type="dxa"/>
          </w:tcPr>
          <w:p w14:paraId="2FD9881C" w14:textId="77777777" w:rsidR="0085747A" w:rsidRPr="003F61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0ECCF934" w:rsidR="0085747A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115</w:t>
            </w:r>
          </w:p>
        </w:tc>
      </w:tr>
      <w:tr w:rsidR="0085747A" w:rsidRPr="003F61B2" w14:paraId="071C4E58" w14:textId="77777777" w:rsidTr="4627D9A6">
        <w:tc>
          <w:tcPr>
            <w:tcW w:w="4962" w:type="dxa"/>
          </w:tcPr>
          <w:p w14:paraId="62049DBA" w14:textId="77777777" w:rsidR="0085747A" w:rsidRPr="003F61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F61B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F5A1DD1" w:rsidR="0085747A" w:rsidRPr="003F61B2" w:rsidRDefault="003F61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F61B2">
              <w:rPr>
                <w:rFonts w:ascii="Corbel" w:hAnsi="Corbel"/>
              </w:rPr>
              <w:t>4</w:t>
            </w:r>
          </w:p>
        </w:tc>
      </w:tr>
    </w:tbl>
    <w:p w14:paraId="63F632C6" w14:textId="77777777" w:rsidR="0085747A" w:rsidRPr="003F61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F61B2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3F61B2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3F61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3F61B2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t xml:space="preserve">6. </w:t>
      </w:r>
      <w:r w:rsidR="0085747A" w:rsidRPr="003F61B2">
        <w:rPr>
          <w:rFonts w:ascii="Corbel" w:hAnsi="Corbel"/>
          <w:smallCaps w:val="0"/>
          <w:sz w:val="22"/>
        </w:rPr>
        <w:t>PRAKTYKI ZAWO</w:t>
      </w:r>
      <w:r w:rsidR="009D3F3B" w:rsidRPr="003F61B2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F61B2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3F61B2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3F61B2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3F61B2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3F61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46AD70F" w14:textId="2190FACE" w:rsidR="4627D9A6" w:rsidRDefault="4627D9A6">
      <w:r>
        <w:br w:type="page"/>
      </w:r>
    </w:p>
    <w:p w14:paraId="4586C55F" w14:textId="77777777" w:rsidR="0085747A" w:rsidRPr="003F61B2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F61B2">
        <w:rPr>
          <w:rFonts w:ascii="Corbel" w:hAnsi="Corbel"/>
          <w:smallCaps w:val="0"/>
          <w:sz w:val="22"/>
        </w:rPr>
        <w:lastRenderedPageBreak/>
        <w:t xml:space="preserve">7. </w:t>
      </w:r>
      <w:r w:rsidR="0085747A" w:rsidRPr="003F61B2">
        <w:rPr>
          <w:rFonts w:ascii="Corbel" w:hAnsi="Corbel"/>
          <w:smallCaps w:val="0"/>
          <w:sz w:val="22"/>
        </w:rPr>
        <w:t>LITERATURA</w:t>
      </w:r>
      <w:r w:rsidRPr="003F61B2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3F61B2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F61B2" w14:paraId="3C773E1F" w14:textId="77777777" w:rsidTr="4627D9A6">
        <w:trPr>
          <w:trHeight w:val="397"/>
        </w:trPr>
        <w:tc>
          <w:tcPr>
            <w:tcW w:w="7513" w:type="dxa"/>
          </w:tcPr>
          <w:p w14:paraId="0DEE7735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45379D" w14:textId="77777777" w:rsidR="007A4311" w:rsidRPr="003F61B2" w:rsidRDefault="0328697C" w:rsidP="4627D9A6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4627D9A6">
              <w:rPr>
                <w:rFonts w:ascii="Corbel" w:hAnsi="Corbel"/>
                <w:b w:val="0"/>
                <w:smallCaps w:val="0"/>
                <w:sz w:val="22"/>
              </w:rPr>
              <w:t xml:space="preserve">R. Grabowski, </w:t>
            </w:r>
            <w:r w:rsidRPr="4627D9A6">
              <w:rPr>
                <w:rFonts w:ascii="Corbel" w:hAnsi="Corbel"/>
                <w:b w:val="0"/>
                <w:color w:val="000000"/>
                <w:sz w:val="22"/>
                <w:shd w:val="clear" w:color="auto" w:fill="FFFFFF"/>
              </w:rPr>
              <w:t>Europejskie modele prezydentury, W: Prawo wyborcze na urząd prezydenta w państwach europejskich / red. Sabina Grabowska, Radosław Grabowski Wolters Kluwer Polska, 2007</w:t>
            </w:r>
          </w:p>
          <w:p w14:paraId="64080A79" w14:textId="508FC3DB" w:rsidR="007A4311" w:rsidRPr="003F61B2" w:rsidRDefault="0328697C" w:rsidP="4627D9A6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4627D9A6">
              <w:rPr>
                <w:rFonts w:ascii="Corbel" w:hAnsi="Corbel"/>
                <w:b w:val="0"/>
                <w:smallCaps w:val="0"/>
                <w:sz w:val="22"/>
              </w:rPr>
              <w:t xml:space="preserve">R. Grabowski, </w:t>
            </w:r>
            <w:r w:rsidRPr="4627D9A6">
              <w:rPr>
                <w:rFonts w:ascii="Corbel" w:hAnsi="Corbel"/>
                <w:b w:val="0"/>
                <w:color w:val="000000"/>
                <w:sz w:val="22"/>
                <w:shd w:val="clear" w:color="auto" w:fill="FFFFFF"/>
              </w:rPr>
              <w:t>Prawo wyborcze na urząd prezydenta na Litwie, w:  Prawo wyborcze na urząd prezydenta w państwach europejskich / red. Sabina Grabowska, Radosław Grabowski Wolters Kluwer Polska, 2007</w:t>
            </w:r>
          </w:p>
          <w:p w14:paraId="365992BC" w14:textId="255EF889" w:rsidR="007A4311" w:rsidRPr="003F61B2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14:paraId="0B544F6A" w14:textId="18658F0B" w:rsidR="007A4311" w:rsidRPr="003F61B2" w:rsidRDefault="007A4311" w:rsidP="007A4311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3F61B2" w14:paraId="4A80EC96" w14:textId="77777777" w:rsidTr="4627D9A6">
        <w:trPr>
          <w:trHeight w:val="397"/>
        </w:trPr>
        <w:tc>
          <w:tcPr>
            <w:tcW w:w="7513" w:type="dxa"/>
          </w:tcPr>
          <w:p w14:paraId="119D6783" w14:textId="77777777" w:rsidR="0085747A" w:rsidRPr="003F61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F61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596EFF9" w14:textId="0B2D45E2" w:rsidR="007A4311" w:rsidRPr="003F61B2" w:rsidRDefault="007A4311" w:rsidP="007A431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3F61B2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14:paraId="4F011B1F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3F61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3F61B2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3F61B2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3F61B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E996C" w14:textId="77777777" w:rsidR="00466636" w:rsidRDefault="00466636" w:rsidP="00C16ABF">
      <w:pPr>
        <w:spacing w:after="0" w:line="240" w:lineRule="auto"/>
      </w:pPr>
      <w:r>
        <w:separator/>
      </w:r>
    </w:p>
  </w:endnote>
  <w:endnote w:type="continuationSeparator" w:id="0">
    <w:p w14:paraId="2C76A4B2" w14:textId="77777777" w:rsidR="00466636" w:rsidRDefault="004666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96CD6" w14:textId="77777777" w:rsidR="00466636" w:rsidRDefault="00466636" w:rsidP="00C16ABF">
      <w:pPr>
        <w:spacing w:after="0" w:line="240" w:lineRule="auto"/>
      </w:pPr>
      <w:r>
        <w:separator/>
      </w:r>
    </w:p>
  </w:footnote>
  <w:footnote w:type="continuationSeparator" w:id="0">
    <w:p w14:paraId="3467F3A1" w14:textId="77777777" w:rsidR="00466636" w:rsidRDefault="00466636" w:rsidP="00C16ABF">
      <w:pPr>
        <w:spacing w:after="0" w:line="240" w:lineRule="auto"/>
      </w:pPr>
      <w:r>
        <w:continuationSeparator/>
      </w:r>
    </w:p>
  </w:footnote>
  <w:footnote w:id="1">
    <w:p w14:paraId="38B36701" w14:textId="77777777" w:rsidR="003F61B2" w:rsidRDefault="003F61B2" w:rsidP="003F61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62D"/>
    <w:rsid w:val="0027219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1B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63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2EA"/>
    <w:rsid w:val="00763BF1"/>
    <w:rsid w:val="007647B9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0AA1"/>
    <w:rsid w:val="008F12C9"/>
    <w:rsid w:val="008F6E29"/>
    <w:rsid w:val="00916188"/>
    <w:rsid w:val="00923D7D"/>
    <w:rsid w:val="0095087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E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21B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5A05E"/>
    <w:rsid w:val="0296F4C9"/>
    <w:rsid w:val="0328697C"/>
    <w:rsid w:val="05598CCF"/>
    <w:rsid w:val="080AB65E"/>
    <w:rsid w:val="0A5DA5AA"/>
    <w:rsid w:val="0AFFAB02"/>
    <w:rsid w:val="0C0049EC"/>
    <w:rsid w:val="0C9B7B63"/>
    <w:rsid w:val="13E810CD"/>
    <w:rsid w:val="146AB2CF"/>
    <w:rsid w:val="182B39C0"/>
    <w:rsid w:val="2278D343"/>
    <w:rsid w:val="3CDDBF4C"/>
    <w:rsid w:val="44208DE7"/>
    <w:rsid w:val="4627D9A6"/>
    <w:rsid w:val="55206EC1"/>
    <w:rsid w:val="5558F203"/>
    <w:rsid w:val="56D01EF1"/>
    <w:rsid w:val="58580F83"/>
    <w:rsid w:val="5ACC8D9B"/>
    <w:rsid w:val="67FE87BE"/>
    <w:rsid w:val="6BADC195"/>
    <w:rsid w:val="6ECC39FA"/>
    <w:rsid w:val="6EE56257"/>
    <w:rsid w:val="74517DB3"/>
    <w:rsid w:val="7DA82897"/>
    <w:rsid w:val="7E22A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F61B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17E3-F0A7-4562-85A9-48D7C888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1065</Words>
  <Characters>6392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2023-09-14T08:21:00Z</dcterms:created>
  <dcterms:modified xsi:type="dcterms:W3CDTF">2024-09-03T13:17:00Z</dcterms:modified>
</cp:coreProperties>
</file>